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7102C" w14:textId="31C2DA94" w:rsidR="00535962" w:rsidRPr="00F7167E" w:rsidRDefault="00907904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3D7104D" wp14:editId="41E54096">
                <wp:simplePos x="0" y="0"/>
                <wp:positionH relativeFrom="column">
                  <wp:posOffset>4649492</wp:posOffset>
                </wp:positionH>
                <wp:positionV relativeFrom="paragraph">
                  <wp:posOffset>154983</wp:posOffset>
                </wp:positionV>
                <wp:extent cx="1751921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1921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C" w14:textId="1E3AF3E1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4-06-21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B648BC">
                                  <w:rPr>
                                    <w:rStyle w:val="Style5"/>
                                    <w:lang w:val="es-DO"/>
                                  </w:rPr>
                                  <w:t>21 de junio de 2024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D7104D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66.1pt;margin-top:12.2pt;width:137.95pt;height:21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" filled="f" stroked="f">
                <v:textbox>
                  <w:txbxContent>
                    <w:p w14:paraId="23D7106C" w14:textId="1E3AF3E1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4-06-21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B648BC">
                            <w:rPr>
                              <w:rStyle w:val="Style5"/>
                              <w:lang w:val="es-DO"/>
                            </w:rPr>
                            <w:t>21 de junio de 2024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A42141" w:rsidRPr="000030D2">
        <w:rPr>
          <w:noProof/>
          <w:lang w:val="es-DO" w:eastAsia="es-DO"/>
        </w:rPr>
        <w:drawing>
          <wp:anchor distT="0" distB="0" distL="114300" distR="114300" simplePos="0" relativeHeight="251657728" behindDoc="0" locked="0" layoutInCell="1" allowOverlap="1" wp14:anchorId="23D7104B" wp14:editId="5F591280">
            <wp:simplePos x="0" y="0"/>
            <wp:positionH relativeFrom="margin">
              <wp:posOffset>2578124</wp:posOffset>
            </wp:positionH>
            <wp:positionV relativeFrom="margin">
              <wp:posOffset>-328109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4214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23D7104F" wp14:editId="51B4802D">
                <wp:simplePos x="0" y="0"/>
                <wp:positionH relativeFrom="column">
                  <wp:posOffset>4016523</wp:posOffset>
                </wp:positionH>
                <wp:positionV relativeFrom="paragraph">
                  <wp:posOffset>-600401</wp:posOffset>
                </wp:positionV>
                <wp:extent cx="2307359" cy="701040"/>
                <wp:effectExtent l="0" t="0" r="1714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7359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="Arial Bold" w:hAnsi="Arial Bold"/>
                                    <w:b/>
                                    <w:caps/>
                                    <w:spacing w:val="-20"/>
                                    <w:sz w:val="22"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  <w:alias w:val="No. del Expediente de Compras "/>
                                  <w:tag w:val="No. del Expediente de Compras "/>
                                  <w:id w:val="193813685"/>
                                </w:sdt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1802451618"/>
                                        </w:sdtPr>
                                        <w:sdtContent>
                                          <w:sdt>
                                            <w:sdtPr>
                                              <w:rPr>
                                                <w:rStyle w:val="Style2"/>
                                              </w:rPr>
                                              <w:alias w:val="No. del Expediente de Compras "/>
                                              <w:tag w:val="No. del Expediente de Compras "/>
                                              <w:id w:val="1768802359"/>
                                            </w:sdtPr>
                                            <w:sdtContent>
                                              <w:p w14:paraId="061A07D8" w14:textId="59E6989F" w:rsidR="00870DB9" w:rsidRDefault="00B648BC" w:rsidP="00870DB9">
                                                <w:pPr>
                                                  <w:jc w:val="center"/>
                                                </w:pPr>
                                                <w:r w:rsidRPr="00B648BC">
                                                  <w:rPr>
                                                    <w:rFonts w:ascii="Arial Bold" w:hAnsi="Arial Bold"/>
                                                    <w:b/>
                                                    <w:bCs/>
                                                    <w:caps/>
                                                    <w:spacing w:val="-20"/>
                                                    <w:sz w:val="22"/>
                                                    <w:lang w:val="es-DO"/>
                                                    <w14:shadow w14:blurRad="50800" w14:dist="38100" w14:dir="2700000" w14:sx="100000" w14:sy="100000" w14:kx="0" w14:ky="0" w14:algn="tl">
                                                      <w14:srgbClr w14:val="000000">
                                                        <w14:alpha w14:val="60000"/>
                                                      </w14:srgbClr>
                                                    </w14:shadow>
                                                  </w:rPr>
                                                  <w:t>SUPBANCO-DAF-CM-2024-0039</w:t>
                                                </w:r>
                                              </w:p>
                                            </w:sdtContent>
                                          </w:sdt>
                                          <w:p w14:paraId="2FAB9408" w14:textId="77777777" w:rsidR="00870DB9" w:rsidRDefault="00000000" w:rsidP="00870DB9">
                                            <w:pPr>
                                              <w:jc w:val="center"/>
                                              <w:rPr>
                                                <w:rStyle w:val="Style2"/>
                                              </w:rPr>
                                            </w:pPr>
                                          </w:p>
                                        </w:sdtContent>
                                      </w:sdt>
                                      <w:p w14:paraId="23D7106D" w14:textId="645AB0F9" w:rsidR="001466B0" w:rsidRPr="00535962" w:rsidRDefault="00000000" w:rsidP="001466B0">
                                        <w:pPr>
                                          <w:jc w:val="center"/>
                                        </w:pP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D7106E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D7104F" id="Group 21" o:spid="_x0000_s1027" style="position:absolute;margin-left:316.25pt;margin-top:-47.3pt;width:181.7pt;height:55.2pt;z-index:2516587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Fonts w:ascii="Arial Bold" w:hAnsi="Arial Bold"/>
                              <w:b/>
                              <w:caps/>
                              <w:spacing w:val="-20"/>
                              <w:sz w:val="22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alias w:val="No. del Expediente de Compras "/>
                            <w:tag w:val="No. del Expediente de Compras "/>
                            <w:id w:val="193813685"/>
                          </w:sdt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1802451618"/>
                                  </w:sdt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768802359"/>
                                      </w:sdtPr>
                                      <w:sdtContent>
                                        <w:p w14:paraId="061A07D8" w14:textId="59E6989F" w:rsidR="00870DB9" w:rsidRDefault="00B648BC" w:rsidP="00870DB9">
                                          <w:pPr>
                                            <w:jc w:val="center"/>
                                          </w:pPr>
                                          <w:r w:rsidRPr="00B648BC">
                                            <w:rPr>
                                              <w:rFonts w:ascii="Arial Bold" w:hAnsi="Arial Bold"/>
                                              <w:b/>
                                              <w:bCs/>
                                              <w:caps/>
                                              <w:spacing w:val="-20"/>
                                              <w:sz w:val="22"/>
                                              <w:lang w:val="es-DO"/>
                                              <w14:shadow w14:blurRad="50800" w14:dist="38100" w14:dir="2700000" w14:sx="100000" w14:sy="100000" w14:kx="0" w14:ky="0" w14:algn="tl">
                                                <w14:srgbClr w14:val="000000">
                                                  <w14:alpha w14:val="60000"/>
                                                </w14:srgbClr>
                                              </w14:shadow>
                                            </w:rPr>
                                            <w:t>SUPBANCO-DAF-CM-2024-0039</w:t>
                                          </w:r>
                                        </w:p>
                                      </w:sdtContent>
                                    </w:sdt>
                                    <w:p w14:paraId="2FAB9408" w14:textId="77777777" w:rsidR="00870DB9" w:rsidRDefault="00000000" w:rsidP="00870DB9">
                                      <w:pPr>
                                        <w:jc w:val="center"/>
                                        <w:rPr>
                                          <w:rStyle w:val="Style2"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23D7106D" w14:textId="645AB0F9" w:rsidR="001466B0" w:rsidRPr="00535962" w:rsidRDefault="00000000" w:rsidP="001466B0">
                                  <w:pPr>
                                    <w:jc w:val="center"/>
                                  </w:pP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3D7106E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A4214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3D71051" wp14:editId="0735D14A">
                <wp:simplePos x="0" y="0"/>
                <wp:positionH relativeFrom="column">
                  <wp:posOffset>-525394</wp:posOffset>
                </wp:positionH>
                <wp:positionV relativeFrom="paragraph">
                  <wp:posOffset>-25762</wp:posOffset>
                </wp:positionV>
                <wp:extent cx="1028700" cy="76216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62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23D7106F" w14:textId="41914113" w:rsidR="00BC61BD" w:rsidRPr="00BC61BD" w:rsidRDefault="00A4214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42141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C7A43AA" wp14:editId="4E35F62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1" id="Text Box 2" o:spid="_x0000_s1032" type="#_x0000_t202" style="position:absolute;margin-left:-41.35pt;margin-top:-2.05pt;width:81pt;height:60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J1V4wEAAKg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23D7106F" w14:textId="41914113" w:rsidR="00BC61BD" w:rsidRPr="00BC61BD" w:rsidRDefault="00A42141">
                          <w:pPr>
                            <w:rPr>
                              <w:lang w:val="en-US"/>
                            </w:rPr>
                          </w:pPr>
                          <w:r w:rsidRPr="00A42141">
                            <w:rPr>
                              <w:noProof/>
                            </w:rPr>
                            <w:drawing>
                              <wp:inline distT="0" distB="0" distL="0" distR="0" wp14:anchorId="7C7A43AA" wp14:editId="4E35F62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0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3D71049" wp14:editId="0FD2638C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B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9" id="Text Box 20" o:spid="_x0000_s1033" type="#_x0000_t202" style="position:absolute;margin-left:-31.1pt;margin-top:-46.5pt;width:74.65pt;height:24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23D7106B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23D7102D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3D71053" wp14:editId="23D71054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0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3" id="Text Box 13" o:spid="_x0000_s1034" type="#_x0000_t202" style="position:absolute;margin-left:415.05pt;margin-top:10.6pt;width:83.6pt;height:19.8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23D71070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3D7102E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3D71055" wp14:editId="4E803F1A">
                <wp:simplePos x="0" y="0"/>
                <wp:positionH relativeFrom="column">
                  <wp:posOffset>1119499</wp:posOffset>
                </wp:positionH>
                <wp:positionV relativeFrom="paragraph">
                  <wp:posOffset>24854</wp:posOffset>
                </wp:positionV>
                <wp:extent cx="3829471" cy="279400"/>
                <wp:effectExtent l="0" t="0" r="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471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1" w14:textId="19ED9CF0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32"/>
                                    </w:rPr>
                                    <w:alias w:val="Nombre de la Institución"/>
                                    <w:tag w:val="Nombre de la Institución"/>
                                    <w:id w:val="-599877185"/>
                                  </w:sdtPr>
                                  <w:sdtContent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Superintendencia de Bancos de la Rep</w:t>
                                    </w:r>
                                    <w:r w:rsidR="00E5591B" w:rsidRPr="00FE2556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ú</w:t>
                                    </w:r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blica Dominicana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5" id="Text Box 16" o:spid="_x0000_s1035" type="#_x0000_t202" style="position:absolute;margin-left:88.15pt;margin-top:1.95pt;width:301.55pt;height:22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" stroked="f">
                <v:textbox>
                  <w:txbxContent>
                    <w:p w14:paraId="23D71071" w14:textId="19ED9CF0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32"/>
                              </w:rPr>
                              <w:alias w:val="Nombre de la Institución"/>
                              <w:tag w:val="Nombre de la Institución"/>
                              <w:id w:val="-599877185"/>
                            </w:sdtPr>
                            <w:sdtContent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Superintendencia de Bancos de la Rep</w:t>
                              </w:r>
                              <w:r w:rsidR="00E5591B" w:rsidRPr="00FE2556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ú</w:t>
                              </w:r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blica Dominicana</w:t>
                              </w:r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F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3D71030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3D71057" wp14:editId="23D71058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2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7" id="Text Box 18" o:spid="_x0000_s1036" type="#_x0000_t202" style="position:absolute;left:0;text-align:left;margin-left:78.45pt;margin-top:6.45pt;width:278.6pt;height:21.4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23D71072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3D7103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3D71059" wp14:editId="23D7105A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3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9" id="Text Box 17" o:spid="_x0000_s1037" type="#_x0000_t202" style="position:absolute;left:0;text-align:left;margin-left:13.6pt;margin-top:7.65pt;width:420.2pt;height:23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23D71073" w14:textId="77777777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32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3D7103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23D71034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3D71035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3D71036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23D71037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3D71039" w14:textId="77777777" w:rsidTr="00E82502">
        <w:trPr>
          <w:cantSplit/>
          <w:trHeight w:val="440"/>
        </w:trPr>
        <w:tc>
          <w:tcPr>
            <w:tcW w:w="9252" w:type="dxa"/>
          </w:tcPr>
          <w:p w14:paraId="23D7103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23D7103B" w14:textId="77777777" w:rsidTr="00E82502">
        <w:trPr>
          <w:cantSplit/>
          <w:trHeight w:val="440"/>
        </w:trPr>
        <w:tc>
          <w:tcPr>
            <w:tcW w:w="9252" w:type="dxa"/>
          </w:tcPr>
          <w:p w14:paraId="23D7103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3D7103D" w14:textId="77777777" w:rsidTr="00E82502">
        <w:trPr>
          <w:cantSplit/>
          <w:trHeight w:val="440"/>
        </w:trPr>
        <w:tc>
          <w:tcPr>
            <w:tcW w:w="9252" w:type="dxa"/>
          </w:tcPr>
          <w:p w14:paraId="23D7103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3D7103F" w14:textId="77777777" w:rsidTr="00E82502">
        <w:trPr>
          <w:cantSplit/>
          <w:trHeight w:val="440"/>
        </w:trPr>
        <w:tc>
          <w:tcPr>
            <w:tcW w:w="9252" w:type="dxa"/>
          </w:tcPr>
          <w:p w14:paraId="23D710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23D71041" w14:textId="77777777" w:rsidTr="00E82502">
        <w:trPr>
          <w:cantSplit/>
          <w:trHeight w:val="440"/>
        </w:trPr>
        <w:tc>
          <w:tcPr>
            <w:tcW w:w="9252" w:type="dxa"/>
          </w:tcPr>
          <w:p w14:paraId="23D7104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23D71047" w14:textId="77777777" w:rsidTr="00E82502">
        <w:trPr>
          <w:cantSplit/>
          <w:trHeight w:val="440"/>
        </w:trPr>
        <w:tc>
          <w:tcPr>
            <w:tcW w:w="9252" w:type="dxa"/>
          </w:tcPr>
          <w:p w14:paraId="23D7104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3D7104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3D7104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23D7104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3D7104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23D71048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8A487D"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7A0C2" w14:textId="77777777" w:rsidR="00CB2864" w:rsidRDefault="00CB2864" w:rsidP="001007E7">
      <w:pPr>
        <w:spacing w:after="0" w:line="240" w:lineRule="auto"/>
      </w:pPr>
      <w:r>
        <w:separator/>
      </w:r>
    </w:p>
  </w:endnote>
  <w:endnote w:type="continuationSeparator" w:id="0">
    <w:p w14:paraId="36D07A7C" w14:textId="77777777" w:rsidR="00CB2864" w:rsidRDefault="00CB2864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7105F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3D71065" wp14:editId="23D71066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D71067" wp14:editId="23D71068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6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3D71077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D7106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3D71076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23D71077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D71069" wp14:editId="23D7106A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8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D7106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D71078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3D7106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3D7106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3D7106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213F6" w14:textId="77777777" w:rsidR="00CB2864" w:rsidRDefault="00CB2864" w:rsidP="001007E7">
      <w:pPr>
        <w:spacing w:after="0" w:line="240" w:lineRule="auto"/>
      </w:pPr>
      <w:r>
        <w:separator/>
      </w:r>
    </w:p>
  </w:footnote>
  <w:footnote w:type="continuationSeparator" w:id="0">
    <w:p w14:paraId="2132909D" w14:textId="77777777" w:rsidR="00CB2864" w:rsidRDefault="00CB2864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19AD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3E4793"/>
    <w:rsid w:val="00404131"/>
    <w:rsid w:val="0042490F"/>
    <w:rsid w:val="004379A6"/>
    <w:rsid w:val="0044234A"/>
    <w:rsid w:val="00456C17"/>
    <w:rsid w:val="00466B9C"/>
    <w:rsid w:val="004B30DA"/>
    <w:rsid w:val="004D45A8"/>
    <w:rsid w:val="004F40FA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70DB9"/>
    <w:rsid w:val="00872C1B"/>
    <w:rsid w:val="008A487D"/>
    <w:rsid w:val="008B3AE5"/>
    <w:rsid w:val="008C388B"/>
    <w:rsid w:val="008F6E96"/>
    <w:rsid w:val="00907904"/>
    <w:rsid w:val="00966EEE"/>
    <w:rsid w:val="00977C54"/>
    <w:rsid w:val="00A16099"/>
    <w:rsid w:val="00A42141"/>
    <w:rsid w:val="00A640BD"/>
    <w:rsid w:val="00A641A7"/>
    <w:rsid w:val="00A72F42"/>
    <w:rsid w:val="00AD7919"/>
    <w:rsid w:val="00AF2E6B"/>
    <w:rsid w:val="00B62EEF"/>
    <w:rsid w:val="00B648BC"/>
    <w:rsid w:val="00B81FF0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55171"/>
    <w:rsid w:val="00C66D08"/>
    <w:rsid w:val="00C7470C"/>
    <w:rsid w:val="00CA0E82"/>
    <w:rsid w:val="00CA164C"/>
    <w:rsid w:val="00CA4661"/>
    <w:rsid w:val="00CB2864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2C9F"/>
    <w:rsid w:val="00E53964"/>
    <w:rsid w:val="00E5591B"/>
    <w:rsid w:val="00E82502"/>
    <w:rsid w:val="00EA6B34"/>
    <w:rsid w:val="00EA7406"/>
    <w:rsid w:val="00EE1E7B"/>
    <w:rsid w:val="00EE74B5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3D7102C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5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8AF57F-E64B-49BE-97A5-D54FAEAE38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A6EB3D-9EAE-4D95-A6CA-FBDA1630A8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5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19</cp:revision>
  <cp:lastPrinted>2011-03-04T18:48:00Z</cp:lastPrinted>
  <dcterms:created xsi:type="dcterms:W3CDTF">2014-01-15T13:04:00Z</dcterms:created>
  <dcterms:modified xsi:type="dcterms:W3CDTF">2024-06-21T15:50:00Z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2022-11-29T14:07:18Z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370d2c7e-7c06-4035-bc2a-a477f876ecd1</vt:lpwstr>
  </property>
  <property fmtid="{D5CDD505-2E9C-101B-9397-08002B2CF9AE}" pid="9" name="MSIP_Label_81f5a2da-7ac4-4e60-a27b-a125ee74514f_ContentBits">
    <vt:lpwstr>0</vt:lpwstr>
  </property>
</Properties>
</file>